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510F2" w14:textId="4C5CCF59" w:rsidR="008972CF" w:rsidRPr="00A56B83"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008972CF">
        <w:rPr>
          <w:b/>
          <w:noProof/>
          <w:sz w:val="24"/>
        </w:rPr>
        <w:t xml:space="preserve">/ SA/ CT </w:t>
      </w:r>
      <w:r w:rsidRPr="0033027D">
        <w:rPr>
          <w:b/>
          <w:noProof/>
          <w:sz w:val="24"/>
        </w:rPr>
        <w:t>Meeting #</w:t>
      </w:r>
      <w:r w:rsidR="00DB665D">
        <w:rPr>
          <w:b/>
          <w:noProof/>
          <w:sz w:val="24"/>
        </w:rPr>
        <w:t>10</w:t>
      </w:r>
      <w:r w:rsidR="002875AF">
        <w:rPr>
          <w:b/>
          <w:noProof/>
          <w:sz w:val="24"/>
        </w:rPr>
        <w:t>2</w:t>
      </w:r>
      <w:r w:rsidRPr="0033027D">
        <w:rPr>
          <w:b/>
          <w:noProof/>
          <w:sz w:val="24"/>
        </w:rPr>
        <w:tab/>
      </w:r>
      <w:r w:rsidR="00A56B83">
        <w:rPr>
          <w:b/>
          <w:noProof/>
          <w:sz w:val="24"/>
          <w:lang w:val="en-US"/>
        </w:rPr>
        <w:t>SP-231607</w:t>
      </w:r>
    </w:p>
    <w:p w14:paraId="5776266B" w14:textId="1348010B" w:rsidR="0010127D" w:rsidRPr="006A45BA" w:rsidRDefault="002875AF" w:rsidP="0010127D">
      <w:pPr>
        <w:pStyle w:val="CRCoverPage"/>
        <w:tabs>
          <w:tab w:val="right" w:pos="9639"/>
        </w:tabs>
        <w:spacing w:after="0"/>
        <w:rPr>
          <w:b/>
          <w:noProof/>
          <w:sz w:val="24"/>
        </w:rPr>
      </w:pPr>
      <w:r>
        <w:rPr>
          <w:b/>
          <w:noProof/>
          <w:sz w:val="24"/>
        </w:rPr>
        <w:t>Edinburgh</w:t>
      </w:r>
      <w:r w:rsidR="00DB665D">
        <w:rPr>
          <w:b/>
          <w:noProof/>
          <w:sz w:val="24"/>
        </w:rPr>
        <w:t xml:space="preserve">, </w:t>
      </w:r>
      <w:r>
        <w:rPr>
          <w:b/>
          <w:noProof/>
          <w:sz w:val="24"/>
        </w:rPr>
        <w:t>Scotland</w:t>
      </w:r>
      <w:r w:rsidR="00CC4F31" w:rsidRPr="00CC4F31">
        <w:rPr>
          <w:b/>
          <w:noProof/>
          <w:sz w:val="24"/>
        </w:rPr>
        <w:t xml:space="preserve">, </w:t>
      </w:r>
      <w:r>
        <w:rPr>
          <w:b/>
          <w:noProof/>
          <w:sz w:val="24"/>
        </w:rPr>
        <w:t>December</w:t>
      </w:r>
      <w:r w:rsidR="00CC4F31" w:rsidRPr="00CC4F31">
        <w:rPr>
          <w:b/>
          <w:noProof/>
          <w:sz w:val="24"/>
        </w:rPr>
        <w:t xml:space="preserve"> </w:t>
      </w:r>
      <w:r w:rsidR="00DB665D">
        <w:rPr>
          <w:b/>
          <w:noProof/>
          <w:sz w:val="24"/>
        </w:rPr>
        <w:t>11-15</w:t>
      </w:r>
      <w:r w:rsidR="00CC4F31" w:rsidRPr="00CC4F31">
        <w:rPr>
          <w:b/>
          <w:noProof/>
          <w:sz w:val="24"/>
        </w:rPr>
        <w:t>, 2023</w:t>
      </w:r>
      <w:r w:rsidR="00071C15" w:rsidRPr="00071C15">
        <w:rPr>
          <w:b/>
          <w:noProof/>
          <w:sz w:val="24"/>
        </w:rPr>
        <w:t xml:space="preserve"> </w:t>
      </w:r>
      <w:r w:rsidR="00071C15">
        <w:rPr>
          <w:b/>
          <w:noProof/>
          <w:sz w:val="24"/>
        </w:rPr>
        <w:tab/>
      </w:r>
      <w:r w:rsidR="00071C15">
        <w:rPr>
          <w:b/>
          <w:noProof/>
          <w:sz w:val="24"/>
        </w:rPr>
        <w:t>RP</w:t>
      </w:r>
      <w:r w:rsidR="00071C15" w:rsidRPr="0033027D">
        <w:rPr>
          <w:b/>
          <w:noProof/>
          <w:sz w:val="24"/>
        </w:rPr>
        <w:t>-</w:t>
      </w:r>
      <w:r w:rsidR="00071C15" w:rsidRPr="00CD7FCC">
        <w:rPr>
          <w:b/>
          <w:noProof/>
          <w:sz w:val="24"/>
        </w:rPr>
        <w:t>2</w:t>
      </w:r>
      <w:r w:rsidR="00071C15">
        <w:rPr>
          <w:b/>
          <w:noProof/>
          <w:sz w:val="24"/>
        </w:rPr>
        <w:t>3</w:t>
      </w:r>
      <w:r w:rsidR="00071C15">
        <w:rPr>
          <w:b/>
          <w:noProof/>
          <w:sz w:val="24"/>
          <w:lang w:val="en-US"/>
        </w:rPr>
        <w:t>3238</w:t>
      </w:r>
      <w:r w:rsidR="00071C15">
        <w:rPr>
          <w:b/>
          <w:noProof/>
          <w:sz w:val="24"/>
        </w:rPr>
        <w:tab/>
      </w:r>
      <w:r w:rsidR="00071C15">
        <w:rPr>
          <w:b/>
          <w:noProof/>
          <w:sz w:val="24"/>
          <w:lang w:val="en-US"/>
        </w:rPr>
        <w:t>CP-233303</w:t>
      </w:r>
      <w:r w:rsidR="00071C15">
        <w:rPr>
          <w:b/>
          <w:noProof/>
          <w:sz w:val="24"/>
        </w:rPr>
        <w:tab/>
      </w:r>
      <w:r w:rsidR="0010127D" w:rsidRPr="0033027D">
        <w:rPr>
          <w:b/>
          <w:noProof/>
          <w:sz w:val="24"/>
        </w:rPr>
        <w:tab/>
      </w:r>
    </w:p>
    <w:p w14:paraId="0CBA198B" w14:textId="77777777" w:rsidR="007D040F" w:rsidRPr="00601820" w:rsidRDefault="007D040F" w:rsidP="007D040F">
      <w:pPr>
        <w:pStyle w:val="CRCoverPage"/>
        <w:rPr>
          <w:rFonts w:cs="Arial"/>
          <w:b/>
          <w:bCs/>
          <w:sz w:val="24"/>
        </w:rPr>
      </w:pPr>
    </w:p>
    <w:p w14:paraId="5A72964D" w14:textId="363097C2"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E87782">
        <w:rPr>
          <w:rFonts w:cs="Arial"/>
          <w:b/>
          <w:bCs/>
          <w:sz w:val="24"/>
          <w:szCs w:val="24"/>
          <w:lang w:val="en-US"/>
        </w:rPr>
        <w:t>7.4</w:t>
      </w:r>
    </w:p>
    <w:p w14:paraId="7D9EB809" w14:textId="1FE271A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w:t>
      </w:r>
    </w:p>
    <w:p w14:paraId="020AFC7D" w14:textId="4F7FA56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31A77">
        <w:rPr>
          <w:rFonts w:ascii="Arial" w:hAnsi="Arial" w:cs="Arial"/>
          <w:b/>
          <w:bCs/>
          <w:sz w:val="24"/>
          <w:lang w:val="en-US"/>
        </w:rPr>
        <w:t>3GPP workplan for 6G</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Pr="00BB3A4E" w:rsidRDefault="00DB665D" w:rsidP="003E2C42">
      <w:pPr>
        <w:rPr>
          <w:rFonts w:ascii="Arial" w:hAnsi="Arial" w:cs="Arial"/>
          <w:b/>
          <w:bCs/>
          <w:sz w:val="24"/>
          <w:lang w:val="en-US"/>
        </w:rPr>
      </w:pPr>
    </w:p>
    <w:p w14:paraId="58915F8C" w14:textId="7C0CB0A5" w:rsidR="003E2C42" w:rsidRDefault="00695E79" w:rsidP="00AC42A0">
      <w:pPr>
        <w:pStyle w:val="Heading1"/>
        <w:numPr>
          <w:ilvl w:val="0"/>
          <w:numId w:val="4"/>
        </w:numPr>
      </w:pPr>
      <w:r>
        <w:t>Background</w:t>
      </w:r>
    </w:p>
    <w:p w14:paraId="1DEA372F" w14:textId="0B39BF47" w:rsidR="00DB665D" w:rsidRDefault="00DB665D" w:rsidP="00DB665D">
      <w:pPr>
        <w:rPr>
          <w:lang w:val="en-US"/>
        </w:rPr>
      </w:pPr>
      <w:r>
        <w:rPr>
          <w:lang w:val="en-US"/>
        </w:rPr>
        <w:t>In June 2022 ITU-R WP5D#41 agreed on an overall timeline for IMT2030 that outlines the process and major milestones towards developing IMT2030 specifications, please see below:</w:t>
      </w:r>
    </w:p>
    <w:p w14:paraId="6E12CE2E" w14:textId="18BEAF7C" w:rsidR="00DB665D" w:rsidRDefault="00DB665D" w:rsidP="00DB665D">
      <w:pPr>
        <w:rPr>
          <w:lang w:val="en-US"/>
        </w:rPr>
      </w:pPr>
      <w:r>
        <w:fldChar w:fldCharType="begin"/>
      </w:r>
      <w:r>
        <w:instrText xml:space="preserve"> INCLUDEPICTURE "https://www.itu.int/en/ITU-R/study-groups/rsg5/rwp5d/imt-2030/PublishingImages/Pages/default/Timeline%20IMT-2030_new%20logo.jpg" \* MERGEFORMATINET </w:instrText>
      </w:r>
      <w:r>
        <w:fldChar w:fldCharType="separate"/>
      </w:r>
      <w:r>
        <w:rPr>
          <w:noProof/>
        </w:rPr>
        <w:drawing>
          <wp:inline distT="0" distB="0" distL="0" distR="0" wp14:anchorId="148626C2" wp14:editId="5252F754">
            <wp:extent cx="6120765" cy="3671570"/>
            <wp:effectExtent l="0" t="0" r="635" b="0"/>
            <wp:docPr id="1568021712" name="Picture 1568021712" descr="A diagram of a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21712" name="Picture 1" descr="A diagram of a timelin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671570"/>
                    </a:xfrm>
                    <a:prstGeom prst="rect">
                      <a:avLst/>
                    </a:prstGeom>
                    <a:noFill/>
                    <a:ln>
                      <a:noFill/>
                    </a:ln>
                  </pic:spPr>
                </pic:pic>
              </a:graphicData>
            </a:graphic>
          </wp:inline>
        </w:drawing>
      </w:r>
      <w:r>
        <w:fldChar w:fldCharType="end"/>
      </w:r>
    </w:p>
    <w:p w14:paraId="26D74AD5" w14:textId="71E94920" w:rsidR="00DB665D" w:rsidRDefault="009D551B" w:rsidP="003B3A2F">
      <w:pPr>
        <w:rPr>
          <w:lang w:val="en-US"/>
        </w:rPr>
      </w:pPr>
      <w:r>
        <w:rPr>
          <w:lang w:val="en-US"/>
        </w:rPr>
        <w:t xml:space="preserve">As an important milestone in this process, ITU-R WP5D#44 in June this year </w:t>
      </w:r>
      <w:r>
        <w:rPr>
          <w:lang w:eastAsia="ko-KR"/>
        </w:rPr>
        <w:t xml:space="preserve">has </w:t>
      </w:r>
      <w:r>
        <w:rPr>
          <w:bCs/>
          <w:color w:val="000000" w:themeColor="text1"/>
        </w:rPr>
        <w:t>finalized and agreed a Draft New Recommendation, “Framework and overall objectives of the future development of IMT for 2030 and beyond”</w:t>
      </w:r>
      <w:r w:rsidDel="00492ECD">
        <w:rPr>
          <w:lang w:val="en-US"/>
        </w:rPr>
        <w:t xml:space="preserve"> </w:t>
      </w:r>
      <w:r>
        <w:rPr>
          <w:lang w:val="en-US"/>
        </w:rPr>
        <w:t xml:space="preserve"> prompting the expectation that IMT2030 work is progressing as planned, relevant information on IMT-2030 </w:t>
      </w:r>
      <w:r w:rsidRPr="002A4B6E">
        <w:t>can be found from the ITU-R IMT-2030 website (</w:t>
      </w:r>
      <w:hyperlink r:id="rId14" w:history="1">
        <w:r w:rsidRPr="002A4B6E">
          <w:rPr>
            <w:rStyle w:val="Hyperlink"/>
          </w:rPr>
          <w:t>https://www.itu.int/en/ITU-R/study-groups/rsg5/rwp5d/imt-2030/Pages/default.aspx</w:t>
        </w:r>
      </w:hyperlink>
      <w:r w:rsidR="003B3A2F">
        <w:rPr>
          <w:lang w:val="en-US"/>
        </w:rPr>
        <w:t xml:space="preserve">, also see the incoming LS in </w:t>
      </w:r>
      <w:hyperlink r:id="rId15" w:history="1">
        <w:r w:rsidR="00F43C46" w:rsidRPr="00F43C46">
          <w:rPr>
            <w:rStyle w:val="Hyperlink"/>
            <w:lang w:val="en-US"/>
          </w:rPr>
          <w:t>RP-231518</w:t>
        </w:r>
      </w:hyperlink>
      <w:r w:rsidR="00F43C46">
        <w:rPr>
          <w:lang w:val="en-US"/>
        </w:rPr>
        <w:t xml:space="preserve"> [1].</w:t>
      </w:r>
    </w:p>
    <w:p w14:paraId="3F599CD3" w14:textId="38A75DC8" w:rsidR="00DB665D" w:rsidRPr="00DB665D" w:rsidRDefault="00DB665D" w:rsidP="00DB665D">
      <w:pPr>
        <w:rPr>
          <w:lang w:val="en-US"/>
        </w:rPr>
      </w:pPr>
      <w:r>
        <w:rPr>
          <w:lang w:val="en-US"/>
        </w:rPr>
        <w:t xml:space="preserve">3GPP </w:t>
      </w:r>
      <w:r w:rsidR="008264BC">
        <w:rPr>
          <w:lang w:val="en-US"/>
        </w:rPr>
        <w:t xml:space="preserve">is making an official statement this week </w:t>
      </w:r>
      <w:r w:rsidR="005B73A7">
        <w:rPr>
          <w:lang w:val="en-US"/>
        </w:rPr>
        <w:t>expressing a strong commitment to</w:t>
      </w:r>
      <w:r>
        <w:rPr>
          <w:lang w:val="en-US"/>
        </w:rPr>
        <w:t xml:space="preserve"> undertake the necessary technical specification</w:t>
      </w:r>
      <w:r w:rsidR="005B73A7">
        <w:rPr>
          <w:lang w:val="en-US"/>
        </w:rPr>
        <w:t xml:space="preserve"> work</w:t>
      </w:r>
      <w:r>
        <w:rPr>
          <w:lang w:val="en-US"/>
        </w:rPr>
        <w:t xml:space="preserve"> and submit a candidate proposal for IMT2030. Even though 3GPP is very busy with 5G-Advanced, </w:t>
      </w:r>
      <w:r>
        <w:rPr>
          <w:lang w:val="en-US"/>
        </w:rPr>
        <w:lastRenderedPageBreak/>
        <w:t xml:space="preserve">and in finishing </w:t>
      </w:r>
      <w:r w:rsidR="00695E79">
        <w:rPr>
          <w:lang w:val="en-US"/>
        </w:rPr>
        <w:t>the</w:t>
      </w:r>
      <w:r>
        <w:rPr>
          <w:lang w:val="en-US"/>
        </w:rPr>
        <w:t xml:space="preserve"> Rel-19 </w:t>
      </w:r>
      <w:r w:rsidR="00695E79">
        <w:rPr>
          <w:lang w:val="en-US"/>
        </w:rPr>
        <w:t>package approval</w:t>
      </w:r>
      <w:r>
        <w:rPr>
          <w:lang w:val="en-US"/>
        </w:rPr>
        <w:t xml:space="preserve">, it is necessary to start planning how 3GPP will </w:t>
      </w:r>
      <w:r w:rsidR="00695E79">
        <w:rPr>
          <w:lang w:val="en-US"/>
        </w:rPr>
        <w:t>undertake</w:t>
      </w:r>
      <w:r>
        <w:rPr>
          <w:lang w:val="en-US"/>
        </w:rPr>
        <w:t xml:space="preserve"> work for IMT2030.</w:t>
      </w:r>
    </w:p>
    <w:p w14:paraId="737AAC97" w14:textId="1C0A6DFF" w:rsidR="00344144" w:rsidRDefault="00DB665D" w:rsidP="00AC42A0">
      <w:pPr>
        <w:pStyle w:val="Heading1"/>
        <w:numPr>
          <w:ilvl w:val="0"/>
          <w:numId w:val="4"/>
        </w:numPr>
        <w:rPr>
          <w:lang w:eastAsia="zh-CN"/>
        </w:rPr>
      </w:pPr>
      <w:r>
        <w:t>Prop</w:t>
      </w:r>
      <w:r w:rsidR="005576D5">
        <w:t>osal</w:t>
      </w:r>
    </w:p>
    <w:p w14:paraId="019D8232" w14:textId="3E001325" w:rsidR="00EA5BE4" w:rsidRPr="00EA5BE4" w:rsidRDefault="00DB665D" w:rsidP="00EA5BE4">
      <w:pPr>
        <w:jc w:val="both"/>
      </w:pPr>
      <w:r>
        <w:t xml:space="preserve">As per the considerations above we propose to </w:t>
      </w:r>
      <w:r w:rsidR="00914C87">
        <w:t>endorse</w:t>
      </w:r>
      <w:r w:rsidR="005576D5">
        <w:t xml:space="preserve"> some of the initial </w:t>
      </w:r>
      <w:r w:rsidR="00137B4A">
        <w:t>workplan elements for 3GPP on IMT-2030</w:t>
      </w:r>
      <w:r w:rsidR="00EA5BE4">
        <w:t xml:space="preserve"> </w:t>
      </w:r>
      <w:r w:rsidR="00213A77">
        <w:t xml:space="preserve">/ 6G </w:t>
      </w:r>
      <w:r w:rsidR="00A47F15" w:rsidRPr="00CE756D">
        <w:rPr>
          <w:b/>
          <w:u w:val="single"/>
        </w:rPr>
        <w:t xml:space="preserve">now </w:t>
      </w:r>
      <w:r w:rsidR="00994E19" w:rsidRPr="00CE756D">
        <w:rPr>
          <w:b/>
          <w:u w:val="single"/>
        </w:rPr>
        <w:t>during</w:t>
      </w:r>
      <w:r w:rsidR="00EA5BE4" w:rsidRPr="00CE756D">
        <w:rPr>
          <w:b/>
          <w:u w:val="single"/>
        </w:rPr>
        <w:t xml:space="preserve"> th</w:t>
      </w:r>
      <w:r w:rsidR="00115537" w:rsidRPr="00CE756D">
        <w:rPr>
          <w:b/>
          <w:u w:val="single"/>
        </w:rPr>
        <w:t>e December</w:t>
      </w:r>
      <w:r w:rsidR="00EA5BE4" w:rsidRPr="00CE756D">
        <w:rPr>
          <w:b/>
          <w:u w:val="single"/>
        </w:rPr>
        <w:t xml:space="preserve"> TSG meetings</w:t>
      </w:r>
      <w:r w:rsidR="00E03C60">
        <w:t>:</w:t>
      </w:r>
    </w:p>
    <w:p w14:paraId="12986307" w14:textId="7C65D196" w:rsidR="00EA5BE4" w:rsidRDefault="00EA5BE4" w:rsidP="00EA5BE4">
      <w:pPr>
        <w:pStyle w:val="ListParagraph"/>
        <w:numPr>
          <w:ilvl w:val="0"/>
          <w:numId w:val="41"/>
        </w:numPr>
        <w:jc w:val="both"/>
      </w:pPr>
      <w:r>
        <w:t xml:space="preserve">TSG-SA to confirm and plan out </w:t>
      </w:r>
      <w:r w:rsidRPr="00EA5BE4">
        <w:t xml:space="preserve">SA1 IMT-2030 use cases workshop </w:t>
      </w:r>
      <w:r w:rsidR="00994E19">
        <w:t xml:space="preserve">for </w:t>
      </w:r>
      <w:r w:rsidRPr="00EA5BE4">
        <w:t>May</w:t>
      </w:r>
      <w:r w:rsidR="00994E19">
        <w:t xml:space="preserve"> </w:t>
      </w:r>
      <w:r w:rsidRPr="00EA5BE4">
        <w:t>2024</w:t>
      </w:r>
      <w:r w:rsidR="009A5690">
        <w:t>.</w:t>
      </w:r>
    </w:p>
    <w:p w14:paraId="1A83E7D0" w14:textId="77777777" w:rsidR="00213A77" w:rsidRPr="00EA5BE4" w:rsidRDefault="00213A77" w:rsidP="00213A77">
      <w:pPr>
        <w:pStyle w:val="ListParagraph"/>
        <w:jc w:val="both"/>
      </w:pPr>
    </w:p>
    <w:p w14:paraId="21BF7D4B" w14:textId="7B48CE76" w:rsidR="00213A77" w:rsidRDefault="00994E19" w:rsidP="00213A77">
      <w:pPr>
        <w:pStyle w:val="ListParagraph"/>
        <w:numPr>
          <w:ilvl w:val="0"/>
          <w:numId w:val="41"/>
        </w:numPr>
        <w:jc w:val="both"/>
      </w:pPr>
      <w:r>
        <w:t>TSG-SA to agree</w:t>
      </w:r>
      <w:r w:rsidR="00B0785E">
        <w:t xml:space="preserve"> that the </w:t>
      </w:r>
      <w:r w:rsidR="00EA5BE4" w:rsidRPr="00EA5BE4">
        <w:t xml:space="preserve">SA1 </w:t>
      </w:r>
      <w:r w:rsidR="00B0785E">
        <w:t xml:space="preserve">IMT-2030 </w:t>
      </w:r>
      <w:r w:rsidR="00EA5BE4" w:rsidRPr="00EA5BE4">
        <w:t>study work</w:t>
      </w:r>
      <w:r w:rsidR="00B0785E">
        <w:t xml:space="preserve"> shall start</w:t>
      </w:r>
      <w:r w:rsidR="000437CB">
        <w:t xml:space="preserve"> with SA1 planning out their study </w:t>
      </w:r>
      <w:r w:rsidR="009A5690">
        <w:t xml:space="preserve">item </w:t>
      </w:r>
      <w:r w:rsidR="00B8692C">
        <w:t xml:space="preserve">targeting SA1 </w:t>
      </w:r>
      <w:r w:rsidR="00010770">
        <w:t>agreement</w:t>
      </w:r>
      <w:r w:rsidR="00B8692C">
        <w:t xml:space="preserve"> latest </w:t>
      </w:r>
      <w:r w:rsidR="009A5690" w:rsidRPr="00EA5BE4">
        <w:t>in</w:t>
      </w:r>
      <w:r w:rsidR="000437CB">
        <w:t xml:space="preserve"> </w:t>
      </w:r>
      <w:r w:rsidR="00EA5BE4" w:rsidRPr="00EA5BE4">
        <w:t>Aug</w:t>
      </w:r>
      <w:r w:rsidR="000437CB">
        <w:t xml:space="preserve">ust </w:t>
      </w:r>
      <w:r w:rsidR="00EA5BE4" w:rsidRPr="00EA5BE4">
        <w:t>2024</w:t>
      </w:r>
      <w:r w:rsidR="000437CB">
        <w:t xml:space="preserve"> and </w:t>
      </w:r>
      <w:r w:rsidR="004E4EBE">
        <w:t xml:space="preserve">subsequent </w:t>
      </w:r>
      <w:r w:rsidR="000437CB">
        <w:t>TSG-SA#</w:t>
      </w:r>
      <w:r w:rsidR="004E4EBE">
        <w:t>105 in September to formally</w:t>
      </w:r>
      <w:r w:rsidR="004E4EBE" w:rsidDel="0015342F">
        <w:t xml:space="preserve"> </w:t>
      </w:r>
      <w:r w:rsidR="0015342F">
        <w:t>approv</w:t>
      </w:r>
      <w:r w:rsidR="0015342F">
        <w:t>e</w:t>
      </w:r>
      <w:r w:rsidR="0015342F">
        <w:t xml:space="preserve"> </w:t>
      </w:r>
      <w:r w:rsidR="004E4EBE">
        <w:t>it.</w:t>
      </w:r>
    </w:p>
    <w:p w14:paraId="702E0B7A" w14:textId="77777777" w:rsidR="00213A77" w:rsidRDefault="00213A77" w:rsidP="00213A77">
      <w:pPr>
        <w:pStyle w:val="ListParagraph"/>
      </w:pPr>
    </w:p>
    <w:p w14:paraId="6AC6F497" w14:textId="77777777" w:rsidR="001307CA" w:rsidRDefault="00E153D1" w:rsidP="00213A77">
      <w:pPr>
        <w:pStyle w:val="ListParagraph"/>
        <w:numPr>
          <w:ilvl w:val="0"/>
          <w:numId w:val="41"/>
        </w:numPr>
        <w:jc w:val="both"/>
      </w:pPr>
      <w:r>
        <w:t>TSGs to j</w:t>
      </w:r>
      <w:r w:rsidR="00EA5BE4" w:rsidRPr="00EA5BE4">
        <w:t>oint</w:t>
      </w:r>
      <w:r>
        <w:t xml:space="preserve">ly agree to hold a </w:t>
      </w:r>
      <w:r w:rsidR="009A5690">
        <w:t xml:space="preserve">RAN-SA-CT </w:t>
      </w:r>
      <w:r>
        <w:t xml:space="preserve">workshop on IMT-2030 / 6G </w:t>
      </w:r>
      <w:r w:rsidR="009A5690">
        <w:t>in</w:t>
      </w:r>
      <w:r w:rsidR="00EA5BE4" w:rsidRPr="00EA5BE4">
        <w:t xml:space="preserve"> March</w:t>
      </w:r>
      <w:r w:rsidR="009A5690">
        <w:t xml:space="preserve"> </w:t>
      </w:r>
      <w:r w:rsidR="00EA5BE4" w:rsidRPr="00EA5BE4">
        <w:t>2025</w:t>
      </w:r>
      <w:r w:rsidR="009A5690">
        <w:t>.</w:t>
      </w:r>
    </w:p>
    <w:p w14:paraId="48A487CE" w14:textId="77777777" w:rsidR="00213A77" w:rsidRDefault="00213A77" w:rsidP="00213A77">
      <w:pPr>
        <w:pStyle w:val="ListParagraph"/>
        <w:jc w:val="both"/>
      </w:pPr>
    </w:p>
    <w:p w14:paraId="54D1C101" w14:textId="2C81ADE8" w:rsidR="00E80841" w:rsidRDefault="001307CA" w:rsidP="00E80841">
      <w:pPr>
        <w:pStyle w:val="ListParagraph"/>
        <w:numPr>
          <w:ilvl w:val="0"/>
          <w:numId w:val="41"/>
        </w:numPr>
        <w:jc w:val="both"/>
      </w:pPr>
      <w:r>
        <w:t xml:space="preserve">TSGs to jointly agree </w:t>
      </w:r>
      <w:r w:rsidR="00914C87">
        <w:t xml:space="preserve">that </w:t>
      </w:r>
      <w:r w:rsidR="004A33B7">
        <w:t xml:space="preserve">for all relevant WGs </w:t>
      </w:r>
      <w:r w:rsidR="00963BFE">
        <w:t xml:space="preserve">their </w:t>
      </w:r>
      <w:r w:rsidR="00B920B6">
        <w:t xml:space="preserve">6G </w:t>
      </w:r>
      <w:r>
        <w:t xml:space="preserve">technology study work </w:t>
      </w:r>
      <w:r w:rsidR="00914C87">
        <w:t xml:space="preserve">will be included </w:t>
      </w:r>
      <w:r w:rsidR="00B920B6">
        <w:t>as integral part of</w:t>
      </w:r>
      <w:r w:rsidR="00EA5BE4" w:rsidRPr="00EA5BE4">
        <w:t xml:space="preserve"> </w:t>
      </w:r>
      <w:r w:rsidR="00081263">
        <w:t xml:space="preserve">their </w:t>
      </w:r>
      <w:r w:rsidR="00EA5BE4" w:rsidRPr="00EA5BE4">
        <w:t>Rel</w:t>
      </w:r>
      <w:r w:rsidR="00632F60">
        <w:t xml:space="preserve">ease </w:t>
      </w:r>
      <w:r w:rsidR="00EA5BE4" w:rsidRPr="00EA5BE4">
        <w:t>20</w:t>
      </w:r>
      <w:r w:rsidR="00081263">
        <w:t xml:space="preserve"> package</w:t>
      </w:r>
      <w:r w:rsidR="00EA5BE4" w:rsidRPr="00EA5BE4">
        <w:t xml:space="preserve">, </w:t>
      </w:r>
      <w:r w:rsidR="00632F60">
        <w:t xml:space="preserve">and </w:t>
      </w:r>
      <w:r w:rsidR="00856F85">
        <w:t xml:space="preserve">6G </w:t>
      </w:r>
      <w:r w:rsidR="00EA5BE4" w:rsidRPr="00EA5BE4">
        <w:t xml:space="preserve">normative work </w:t>
      </w:r>
      <w:r w:rsidR="00E80841">
        <w:t>as integral part of</w:t>
      </w:r>
      <w:r w:rsidR="00EA5BE4" w:rsidRPr="00EA5BE4">
        <w:t xml:space="preserve"> </w:t>
      </w:r>
      <w:r w:rsidR="00081263">
        <w:t xml:space="preserve">their </w:t>
      </w:r>
      <w:r w:rsidR="00EA5BE4" w:rsidRPr="00EA5BE4">
        <w:t>Rel</w:t>
      </w:r>
      <w:r w:rsidR="000406C9">
        <w:t xml:space="preserve">ease </w:t>
      </w:r>
      <w:r w:rsidR="00EA5BE4" w:rsidRPr="00EA5BE4">
        <w:t>21</w:t>
      </w:r>
      <w:r w:rsidR="00081263">
        <w:t xml:space="preserve"> package</w:t>
      </w:r>
      <w:r w:rsidR="000406C9">
        <w:t>.</w:t>
      </w:r>
    </w:p>
    <w:p w14:paraId="4F08F0D5" w14:textId="3A876C42" w:rsidR="000406C9" w:rsidRDefault="000406C9" w:rsidP="00E80841">
      <w:pPr>
        <w:ind w:left="720"/>
        <w:jc w:val="both"/>
      </w:pPr>
      <w:r>
        <w:t>Release 21 to constitute the release for 3GPP’s IMT-2030 submission.</w:t>
      </w:r>
    </w:p>
    <w:p w14:paraId="6432069A" w14:textId="52F3368C" w:rsidR="00972FBF" w:rsidRDefault="00223656" w:rsidP="00EA5BE4">
      <w:pPr>
        <w:pStyle w:val="ListParagraph"/>
        <w:numPr>
          <w:ilvl w:val="0"/>
          <w:numId w:val="41"/>
        </w:numPr>
        <w:jc w:val="both"/>
      </w:pPr>
      <w:r>
        <w:t xml:space="preserve">TSG-RAN to agree </w:t>
      </w:r>
      <w:r w:rsidR="00650D70">
        <w:t>that it would</w:t>
      </w:r>
      <w:r>
        <w:t xml:space="preserve"> </w:t>
      </w:r>
      <w:r>
        <w:t xml:space="preserve">conduct radio </w:t>
      </w:r>
      <w:r w:rsidR="00EA5BE4" w:rsidRPr="00EA5BE4">
        <w:t xml:space="preserve">requirements </w:t>
      </w:r>
      <w:r>
        <w:t>and KPI work</w:t>
      </w:r>
      <w:r w:rsidR="00A12AF5">
        <w:t xml:space="preserve"> for IMT-2030 / 6G</w:t>
      </w:r>
      <w:r>
        <w:t xml:space="preserve">, starting </w:t>
      </w:r>
      <w:r w:rsidR="00EA5BE4" w:rsidRPr="00EA5BE4">
        <w:t>by December</w:t>
      </w:r>
      <w:r>
        <w:t xml:space="preserve"> </w:t>
      </w:r>
      <w:r w:rsidR="00EA5BE4" w:rsidRPr="00EA5BE4">
        <w:t>2024</w:t>
      </w:r>
      <w:r w:rsidR="004F4003">
        <w:t xml:space="preserve"> at the very latest</w:t>
      </w:r>
      <w:r>
        <w:t xml:space="preserve">, Study Item description to be agreed </w:t>
      </w:r>
      <w:r w:rsidR="004F4003">
        <w:t>by September 2024</w:t>
      </w:r>
      <w:r w:rsidR="00972FBF">
        <w:t>.</w:t>
      </w:r>
      <w:r>
        <w:t xml:space="preserve"> </w:t>
      </w:r>
    </w:p>
    <w:p w14:paraId="0A1C6354" w14:textId="77777777" w:rsidR="00213A77" w:rsidRDefault="00213A77" w:rsidP="00213A77">
      <w:pPr>
        <w:pStyle w:val="ListParagraph"/>
        <w:jc w:val="both"/>
      </w:pPr>
    </w:p>
    <w:p w14:paraId="3C742989" w14:textId="6DD7FCCE" w:rsidR="00EA5BE4" w:rsidRPr="00EA5BE4" w:rsidRDefault="00EA5BE4" w:rsidP="00EA5BE4">
      <w:pPr>
        <w:pStyle w:val="ListParagraph"/>
        <w:numPr>
          <w:ilvl w:val="0"/>
          <w:numId w:val="41"/>
        </w:numPr>
        <w:jc w:val="both"/>
      </w:pPr>
      <w:r w:rsidRPr="00EA5BE4">
        <w:t>TSG#103 in March</w:t>
      </w:r>
      <w:r w:rsidR="00972FBF">
        <w:t xml:space="preserve"> </w:t>
      </w:r>
      <w:r w:rsidRPr="00EA5BE4">
        <w:t>2024</w:t>
      </w:r>
      <w:r w:rsidR="00972FBF">
        <w:t xml:space="preserve"> to</w:t>
      </w:r>
      <w:r w:rsidRPr="00EA5BE4">
        <w:t xml:space="preserve"> </w:t>
      </w:r>
      <w:r w:rsidR="00972FBF">
        <w:t>e</w:t>
      </w:r>
      <w:r w:rsidRPr="00EA5BE4">
        <w:t xml:space="preserve">ndorse </w:t>
      </w:r>
      <w:r w:rsidR="00972FBF">
        <w:t>detailed</w:t>
      </w:r>
      <w:r w:rsidRPr="00EA5BE4">
        <w:t xml:space="preserve"> 6G project plan</w:t>
      </w:r>
      <w:r w:rsidR="00972FBF">
        <w:t xml:space="preserve"> endorsing all remaining important milestone</w:t>
      </w:r>
      <w:r w:rsidR="00F0596D">
        <w:t xml:space="preserve"> targets</w:t>
      </w:r>
      <w:r w:rsidR="00972FBF">
        <w:t>.</w:t>
      </w:r>
    </w:p>
    <w:p w14:paraId="76666557" w14:textId="6D12EC75" w:rsidR="00AE68BB" w:rsidRPr="00AE68BB" w:rsidRDefault="00DB665D" w:rsidP="00EA5BE4">
      <w:pPr>
        <w:jc w:val="both"/>
      </w:pPr>
      <w:r>
        <w:t xml:space="preserve">  </w:t>
      </w:r>
    </w:p>
    <w:p w14:paraId="557B2154" w14:textId="459570D1" w:rsidR="001C7F25" w:rsidRDefault="000F590D" w:rsidP="001C7F25">
      <w:pPr>
        <w:pStyle w:val="Heading1"/>
      </w:pPr>
      <w:r>
        <w:t>References</w:t>
      </w:r>
    </w:p>
    <w:p w14:paraId="59C5513A" w14:textId="62F55360" w:rsidR="00F43C46" w:rsidRDefault="00F43C46" w:rsidP="00F43C46">
      <w:pPr>
        <w:ind w:left="560" w:hanging="560"/>
        <w:rPr>
          <w:lang w:val="en-US"/>
        </w:rPr>
      </w:pPr>
      <w:r>
        <w:rPr>
          <w:lang w:val="en-US"/>
        </w:rPr>
        <w:t>[1]</w:t>
      </w:r>
      <w:r>
        <w:rPr>
          <w:lang w:val="en-US"/>
        </w:rPr>
        <w:tab/>
      </w:r>
      <w:r>
        <w:rPr>
          <w:lang w:val="en-US"/>
        </w:rPr>
        <w:tab/>
        <w:t xml:space="preserve">RP-231518 LS in from ITU-R on </w:t>
      </w:r>
      <w:r w:rsidRPr="00F43C46">
        <w:rPr>
          <w:i/>
          <w:iCs/>
          <w:lang w:val="en-US"/>
        </w:rPr>
        <w:t>“</w:t>
      </w:r>
      <w:r w:rsidRPr="00F43C46">
        <w:rPr>
          <w:i/>
          <w:iCs/>
        </w:rPr>
        <w:t>Completion of draft new Recommendation ITU-R M.[IMT.FRAMEWORK FOR 2030 AND BEYOND]”</w:t>
      </w:r>
    </w:p>
    <w:p w14:paraId="3AEDA31B" w14:textId="404DF64A" w:rsidR="00A132A9" w:rsidRPr="0093014E" w:rsidRDefault="00A132A9" w:rsidP="000E2D5E"/>
    <w:sectPr w:rsidR="00A132A9" w:rsidRPr="0093014E" w:rsidSect="006605B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E94BA" w14:textId="77777777" w:rsidR="004D41D4" w:rsidRDefault="004D41D4">
      <w:r>
        <w:separator/>
      </w:r>
    </w:p>
  </w:endnote>
  <w:endnote w:type="continuationSeparator" w:id="0">
    <w:p w14:paraId="2DD96BD7" w14:textId="77777777" w:rsidR="004D41D4" w:rsidRDefault="004D41D4">
      <w:r>
        <w:continuationSeparator/>
      </w:r>
    </w:p>
  </w:endnote>
  <w:endnote w:type="continuationNotice" w:id="1">
    <w:p w14:paraId="03F84385" w14:textId="77777777" w:rsidR="004D41D4" w:rsidRDefault="004D4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FB0E6" w14:textId="77777777" w:rsidR="004D41D4" w:rsidRDefault="004D41D4">
      <w:r>
        <w:separator/>
      </w:r>
    </w:p>
  </w:footnote>
  <w:footnote w:type="continuationSeparator" w:id="0">
    <w:p w14:paraId="3952A929" w14:textId="77777777" w:rsidR="004D41D4" w:rsidRDefault="004D41D4">
      <w:r>
        <w:continuationSeparator/>
      </w:r>
    </w:p>
  </w:footnote>
  <w:footnote w:type="continuationNotice" w:id="1">
    <w:p w14:paraId="6104C543" w14:textId="77777777" w:rsidR="004D41D4" w:rsidRDefault="004D4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A7827AA"/>
    <w:multiLevelType w:val="hybridMultilevel"/>
    <w:tmpl w:val="A09059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6"/>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7"/>
  </w:num>
  <w:num w:numId="8" w16cid:durableId="1593657492">
    <w:abstractNumId w:val="10"/>
  </w:num>
  <w:num w:numId="9" w16cid:durableId="1123424115">
    <w:abstractNumId w:val="33"/>
  </w:num>
  <w:num w:numId="10" w16cid:durableId="285309849">
    <w:abstractNumId w:val="18"/>
  </w:num>
  <w:num w:numId="11" w16cid:durableId="493491235">
    <w:abstractNumId w:val="28"/>
  </w:num>
  <w:num w:numId="12" w16cid:durableId="1958950490">
    <w:abstractNumId w:val="23"/>
  </w:num>
  <w:num w:numId="13" w16cid:durableId="949898281">
    <w:abstractNumId w:val="17"/>
  </w:num>
  <w:num w:numId="14" w16cid:durableId="1930695346">
    <w:abstractNumId w:val="1"/>
  </w:num>
  <w:num w:numId="15" w16cid:durableId="1182206311">
    <w:abstractNumId w:val="34"/>
  </w:num>
  <w:num w:numId="16" w16cid:durableId="549994783">
    <w:abstractNumId w:val="2"/>
  </w:num>
  <w:num w:numId="17" w16cid:durableId="94137701">
    <w:abstractNumId w:val="37"/>
  </w:num>
  <w:num w:numId="18" w16cid:durableId="1373993621">
    <w:abstractNumId w:val="3"/>
  </w:num>
  <w:num w:numId="19" w16cid:durableId="1775125650">
    <w:abstractNumId w:val="29"/>
  </w:num>
  <w:num w:numId="20" w16cid:durableId="930549987">
    <w:abstractNumId w:val="30"/>
  </w:num>
  <w:num w:numId="21" w16cid:durableId="599989159">
    <w:abstractNumId w:val="20"/>
  </w:num>
  <w:num w:numId="22" w16cid:durableId="275020215">
    <w:abstractNumId w:val="15"/>
  </w:num>
  <w:num w:numId="23" w16cid:durableId="1556815450">
    <w:abstractNumId w:val="8"/>
  </w:num>
  <w:num w:numId="24" w16cid:durableId="716973230">
    <w:abstractNumId w:val="32"/>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5"/>
  </w:num>
  <w:num w:numId="30" w16cid:durableId="105275088">
    <w:abstractNumId w:val="25"/>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5"/>
  </w:num>
  <w:num w:numId="38" w16cid:durableId="37122160">
    <w:abstractNumId w:val="12"/>
  </w:num>
  <w:num w:numId="39" w16cid:durableId="1247543865">
    <w:abstractNumId w:val="31"/>
  </w:num>
  <w:num w:numId="40" w16cid:durableId="550728203">
    <w:abstractNumId w:val="26"/>
  </w:num>
  <w:num w:numId="41" w16cid:durableId="132921194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77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6C9"/>
    <w:rsid w:val="00040B50"/>
    <w:rsid w:val="00041088"/>
    <w:rsid w:val="00041393"/>
    <w:rsid w:val="0004146F"/>
    <w:rsid w:val="00041649"/>
    <w:rsid w:val="000416C8"/>
    <w:rsid w:val="00041911"/>
    <w:rsid w:val="00041C73"/>
    <w:rsid w:val="0004203D"/>
    <w:rsid w:val="00042236"/>
    <w:rsid w:val="00042748"/>
    <w:rsid w:val="00042B59"/>
    <w:rsid w:val="0004371E"/>
    <w:rsid w:val="000437CB"/>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C15"/>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263"/>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9DA"/>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537"/>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7CA"/>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9CF"/>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37B4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42F"/>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394"/>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911"/>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79D"/>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F04"/>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3A77"/>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656"/>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457"/>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787"/>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5A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07F73"/>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018"/>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877"/>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225"/>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412"/>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37D"/>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3B7"/>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1D4"/>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BE"/>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003"/>
    <w:rsid w:val="004F451F"/>
    <w:rsid w:val="004F4579"/>
    <w:rsid w:val="004F46FF"/>
    <w:rsid w:val="004F499F"/>
    <w:rsid w:val="004F4AB4"/>
    <w:rsid w:val="004F4BB5"/>
    <w:rsid w:val="004F51A8"/>
    <w:rsid w:val="004F51C3"/>
    <w:rsid w:val="004F5240"/>
    <w:rsid w:val="004F53CA"/>
    <w:rsid w:val="004F571F"/>
    <w:rsid w:val="004F5C15"/>
    <w:rsid w:val="004F5D33"/>
    <w:rsid w:val="004F5E20"/>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CC4"/>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6D5"/>
    <w:rsid w:val="0055782C"/>
    <w:rsid w:val="00557C37"/>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827"/>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1A"/>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4B3"/>
    <w:rsid w:val="005B4734"/>
    <w:rsid w:val="005B4E0E"/>
    <w:rsid w:val="005B4EA1"/>
    <w:rsid w:val="005B56B5"/>
    <w:rsid w:val="005B5812"/>
    <w:rsid w:val="005B58AB"/>
    <w:rsid w:val="005B5971"/>
    <w:rsid w:val="005B5B71"/>
    <w:rsid w:val="005B5E63"/>
    <w:rsid w:val="005B64E2"/>
    <w:rsid w:val="005B6BA7"/>
    <w:rsid w:val="005B6DAF"/>
    <w:rsid w:val="005B7122"/>
    <w:rsid w:val="005B73A7"/>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88"/>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0"/>
    <w:rsid w:val="00632F68"/>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D70"/>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5E79"/>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C38"/>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8DC"/>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588"/>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1ED"/>
    <w:rsid w:val="007D2748"/>
    <w:rsid w:val="007D2889"/>
    <w:rsid w:val="007D290F"/>
    <w:rsid w:val="007D2A3C"/>
    <w:rsid w:val="007D2A40"/>
    <w:rsid w:val="007D3162"/>
    <w:rsid w:val="007D3379"/>
    <w:rsid w:val="007D38A8"/>
    <w:rsid w:val="007D3A96"/>
    <w:rsid w:val="007D3B30"/>
    <w:rsid w:val="007D3CE8"/>
    <w:rsid w:val="007D3D7D"/>
    <w:rsid w:val="007D3F33"/>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A33"/>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4BC"/>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437"/>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6F85"/>
    <w:rsid w:val="0085752F"/>
    <w:rsid w:val="00857C2C"/>
    <w:rsid w:val="00860372"/>
    <w:rsid w:val="008612C1"/>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2CF"/>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DB2"/>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377"/>
    <w:rsid w:val="009139FD"/>
    <w:rsid w:val="00913AB2"/>
    <w:rsid w:val="009141C9"/>
    <w:rsid w:val="0091423F"/>
    <w:rsid w:val="009148DE"/>
    <w:rsid w:val="0091497D"/>
    <w:rsid w:val="00914C87"/>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27FFA"/>
    <w:rsid w:val="009300FD"/>
    <w:rsid w:val="0093014E"/>
    <w:rsid w:val="009301D8"/>
    <w:rsid w:val="009309BC"/>
    <w:rsid w:val="00930BC0"/>
    <w:rsid w:val="00930C91"/>
    <w:rsid w:val="00930FDA"/>
    <w:rsid w:val="009316D4"/>
    <w:rsid w:val="00931A4B"/>
    <w:rsid w:val="00931A77"/>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0FA4"/>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BF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2FBF"/>
    <w:rsid w:val="00973185"/>
    <w:rsid w:val="00973411"/>
    <w:rsid w:val="009734FF"/>
    <w:rsid w:val="00973743"/>
    <w:rsid w:val="00973BC3"/>
    <w:rsid w:val="00973E0A"/>
    <w:rsid w:val="00973EFF"/>
    <w:rsid w:val="00974680"/>
    <w:rsid w:val="009747E4"/>
    <w:rsid w:val="00974914"/>
    <w:rsid w:val="00974971"/>
    <w:rsid w:val="00974A2B"/>
    <w:rsid w:val="00974AE0"/>
    <w:rsid w:val="00974F73"/>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19"/>
    <w:rsid w:val="00994E28"/>
    <w:rsid w:val="0099577E"/>
    <w:rsid w:val="00995BEE"/>
    <w:rsid w:val="0099634D"/>
    <w:rsid w:val="00996407"/>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690"/>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7B2"/>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3B6"/>
    <w:rsid w:val="00A067FC"/>
    <w:rsid w:val="00A068EB"/>
    <w:rsid w:val="00A06B46"/>
    <w:rsid w:val="00A06B52"/>
    <w:rsid w:val="00A100CD"/>
    <w:rsid w:val="00A11916"/>
    <w:rsid w:val="00A11AA4"/>
    <w:rsid w:val="00A11CB4"/>
    <w:rsid w:val="00A1255F"/>
    <w:rsid w:val="00A12623"/>
    <w:rsid w:val="00A1264D"/>
    <w:rsid w:val="00A126F4"/>
    <w:rsid w:val="00A12803"/>
    <w:rsid w:val="00A12AF5"/>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47F15"/>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6B83"/>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0E5"/>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8FB"/>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802"/>
    <w:rsid w:val="00B06D41"/>
    <w:rsid w:val="00B070DD"/>
    <w:rsid w:val="00B07680"/>
    <w:rsid w:val="00B07765"/>
    <w:rsid w:val="00B0777D"/>
    <w:rsid w:val="00B0785E"/>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7CB"/>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9FD"/>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5E98"/>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692C"/>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0B6"/>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93C"/>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0F8"/>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BF7B95"/>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46F"/>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9AA"/>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E756D"/>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DA"/>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3F81"/>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0B2B"/>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C60"/>
    <w:rsid w:val="00E03E40"/>
    <w:rsid w:val="00E042DB"/>
    <w:rsid w:val="00E0468D"/>
    <w:rsid w:val="00E048C2"/>
    <w:rsid w:val="00E04D80"/>
    <w:rsid w:val="00E04E00"/>
    <w:rsid w:val="00E05799"/>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3D1"/>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533"/>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41"/>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2"/>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5BE4"/>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7D4"/>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51A"/>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96D"/>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B45"/>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6D2"/>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281"/>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BD28D861-B625-4474-B824-787CE114E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1/Docs/RP-23151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en/ITU-R/study-groups/rsg5/rwp5d/imt-2030/Pages/default.asp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3.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438</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2842</CharactersWithSpaces>
  <SharedDoc>false</SharedDoc>
  <HyperlinkBase/>
  <HLinks>
    <vt:vector size="12" baseType="variant">
      <vt:variant>
        <vt:i4>6619143</vt:i4>
      </vt:variant>
      <vt:variant>
        <vt:i4>6</vt:i4>
      </vt:variant>
      <vt:variant>
        <vt:i4>0</vt:i4>
      </vt:variant>
      <vt:variant>
        <vt:i4>5</vt:i4>
      </vt:variant>
      <vt:variant>
        <vt:lpwstr>https://www.3gpp.org/ftp/tsg_ran/TSG_RAN/TSGR_101/Docs/RP-231518.zip</vt:lpwstr>
      </vt:variant>
      <vt:variant>
        <vt:lpwstr/>
      </vt:variant>
      <vt:variant>
        <vt:i4>917589</vt:i4>
      </vt:variant>
      <vt:variant>
        <vt:i4>3</vt:i4>
      </vt:variant>
      <vt:variant>
        <vt:i4>0</vt:i4>
      </vt:variant>
      <vt:variant>
        <vt:i4>5</vt:i4>
      </vt:variant>
      <vt:variant>
        <vt:lpwstr>https://www.itu.int/en/ITU-R/study-groups/rsg5/rwp5d/imt-2030/Pages/default.aspx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Yannick</cp:lastModifiedBy>
  <cp:revision>5</cp:revision>
  <cp:lastPrinted>1901-01-03T09:00:00Z</cp:lastPrinted>
  <dcterms:created xsi:type="dcterms:W3CDTF">2023-12-06T18:58:00Z</dcterms:created>
  <dcterms:modified xsi:type="dcterms:W3CDTF">2023-12-06T19:37:00Z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